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30265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NOBULL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128F98DD" w14:textId="7FF18262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Derbyshire.</w:t>
      </w:r>
    </w:p>
    <w:p w14:paraId="29E8044B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F978F4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A1FBF6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Chesterfield into lands </w:t>
      </w:r>
    </w:p>
    <w:p w14:paraId="2E4BE59C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0B451F6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19-69)</w:t>
      </w:r>
    </w:p>
    <w:p w14:paraId="10B91E5D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EA104" w14:textId="77777777" w:rsidR="00EF6B61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3D805" w14:textId="77777777" w:rsidR="00EF6B61" w:rsidRPr="008F1E09" w:rsidRDefault="00EF6B61" w:rsidP="00EF6B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64D97EB9" w14:textId="2082E8D2" w:rsidR="00BA00AB" w:rsidRPr="00EF6B6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F6B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C2C8" w14:textId="77777777" w:rsidR="00EF6B61" w:rsidRDefault="00EF6B61" w:rsidP="009139A6">
      <w:r>
        <w:separator/>
      </w:r>
    </w:p>
  </w:endnote>
  <w:endnote w:type="continuationSeparator" w:id="0">
    <w:p w14:paraId="427439BF" w14:textId="77777777" w:rsidR="00EF6B61" w:rsidRDefault="00EF6B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089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F6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2D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77C5" w14:textId="77777777" w:rsidR="00EF6B61" w:rsidRDefault="00EF6B61" w:rsidP="009139A6">
      <w:r>
        <w:separator/>
      </w:r>
    </w:p>
  </w:footnote>
  <w:footnote w:type="continuationSeparator" w:id="0">
    <w:p w14:paraId="68A8EA77" w14:textId="77777777" w:rsidR="00EF6B61" w:rsidRDefault="00EF6B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EE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A1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5CA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6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6B6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900C"/>
  <w15:chartTrackingRefBased/>
  <w15:docId w15:val="{C587ED8E-BAA4-402E-B0FF-DD84FD5B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6B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2022-03-19T20:47:00Z</dcterms:created>
  <dcterms:modified xsi:type="dcterms:W3CDTF">2022-03-19T20:49:00Z</dcterms:modified>
</cp:coreProperties>
</file>